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A4D" w:rsidRPr="00CD08F6" w:rsidRDefault="00AA3A4D" w:rsidP="003B393A">
      <w:pPr>
        <w:widowControl/>
        <w:pBdr>
          <w:bottom w:val="single" w:sz="6" w:space="16" w:color="ECECEC"/>
        </w:pBdr>
        <w:shd w:val="clear" w:color="auto" w:fill="FBFBFB"/>
        <w:spacing w:line="390" w:lineRule="atLeast"/>
        <w:jc w:val="center"/>
        <w:outlineLvl w:val="0"/>
        <w:rPr>
          <w:rFonts w:ascii="微软雅黑" w:eastAsia="微软雅黑" w:hAnsi="微软雅黑"/>
          <w:b/>
          <w:bCs/>
          <w:kern w:val="36"/>
          <w:sz w:val="30"/>
          <w:szCs w:val="30"/>
        </w:rPr>
      </w:pPr>
      <w:r w:rsidRPr="00CD08F6">
        <w:rPr>
          <w:rFonts w:ascii="微软雅黑" w:eastAsia="微软雅黑" w:hAnsi="微软雅黑" w:cs="微软雅黑" w:hint="eastAsia"/>
          <w:b/>
          <w:bCs/>
          <w:kern w:val="36"/>
          <w:sz w:val="30"/>
          <w:szCs w:val="30"/>
        </w:rPr>
        <w:t>关于申报</w:t>
      </w:r>
      <w:r w:rsidRPr="00CD08F6">
        <w:rPr>
          <w:rFonts w:ascii="微软雅黑" w:eastAsia="微软雅黑" w:hAnsi="微软雅黑" w:cs="微软雅黑"/>
          <w:b/>
          <w:bCs/>
          <w:kern w:val="36"/>
          <w:sz w:val="30"/>
          <w:szCs w:val="30"/>
        </w:rPr>
        <w:t>2016</w:t>
      </w:r>
      <w:r w:rsidRPr="00CD08F6">
        <w:rPr>
          <w:rFonts w:ascii="微软雅黑" w:eastAsia="微软雅黑" w:hAnsi="微软雅黑" w:cs="微软雅黑" w:hint="eastAsia"/>
          <w:b/>
          <w:bCs/>
          <w:kern w:val="36"/>
          <w:sz w:val="30"/>
          <w:szCs w:val="30"/>
        </w:rPr>
        <w:t>年度国家重点研发计划战略性国际科技创新合作重点专项的通知</w:t>
      </w:r>
    </w:p>
    <w:p w:rsidR="00AA3A4D" w:rsidRPr="00090F5E" w:rsidRDefault="00AA3A4D" w:rsidP="00895210">
      <w:pPr>
        <w:widowControl/>
        <w:shd w:val="clear" w:color="auto" w:fill="FBFBFB"/>
        <w:spacing w:line="400" w:lineRule="atLeast"/>
        <w:jc w:val="left"/>
        <w:rPr>
          <w:rFonts w:ascii="微软雅黑" w:eastAsia="微软雅黑" w:hAnsi="微软雅黑"/>
          <w:b/>
          <w:bCs/>
          <w:kern w:val="0"/>
          <w:sz w:val="24"/>
          <w:szCs w:val="24"/>
        </w:rPr>
      </w:pPr>
      <w:r w:rsidRPr="00090F5E">
        <w:rPr>
          <w:rFonts w:ascii="微软雅黑" w:eastAsia="微软雅黑" w:hAnsi="微软雅黑" w:cs="微软雅黑" w:hint="eastAsia"/>
          <w:b/>
          <w:bCs/>
          <w:kern w:val="0"/>
          <w:sz w:val="24"/>
          <w:szCs w:val="24"/>
        </w:rPr>
        <w:t>学校各单位、部门</w:t>
      </w:r>
    </w:p>
    <w:p w:rsidR="00AA3A4D" w:rsidRPr="00090F5E" w:rsidRDefault="00AA3A4D" w:rsidP="00895210">
      <w:pPr>
        <w:widowControl/>
        <w:shd w:val="clear" w:color="auto" w:fill="FBFBFB"/>
        <w:spacing w:line="400" w:lineRule="atLeast"/>
        <w:ind w:firstLine="480"/>
        <w:jc w:val="left"/>
        <w:rPr>
          <w:rFonts w:ascii="Helvetica" w:hAnsi="Helvetica" w:cs="Helvetica"/>
          <w:color w:val="333333"/>
          <w:kern w:val="0"/>
          <w:sz w:val="24"/>
          <w:szCs w:val="24"/>
        </w:rPr>
      </w:pPr>
      <w:r w:rsidRPr="00090F5E">
        <w:rPr>
          <w:rFonts w:ascii="宋体" w:hAnsi="宋体" w:cs="宋体" w:hint="eastAsia"/>
          <w:color w:val="333333"/>
          <w:kern w:val="0"/>
          <w:sz w:val="24"/>
          <w:szCs w:val="24"/>
        </w:rPr>
        <w:t>近日，科技部发布了国家重点研发计划战略性国际科技创新合作重点专项指南（见附件</w:t>
      </w:r>
      <w:r w:rsidRPr="00090F5E">
        <w:rPr>
          <w:rFonts w:ascii="微软雅黑" w:eastAsia="微软雅黑" w:hAnsi="微软雅黑" w:cs="微软雅黑"/>
          <w:color w:val="333333"/>
          <w:kern w:val="0"/>
          <w:sz w:val="24"/>
          <w:szCs w:val="24"/>
        </w:rPr>
        <w:t>1</w:t>
      </w:r>
      <w:r w:rsidRPr="00090F5E">
        <w:rPr>
          <w:rFonts w:ascii="宋体" w:hAnsi="宋体" w:cs="宋体" w:hint="eastAsia"/>
          <w:color w:val="333333"/>
          <w:kern w:val="0"/>
          <w:sz w:val="24"/>
          <w:szCs w:val="24"/>
        </w:rPr>
        <w:t>、</w:t>
      </w:r>
      <w:r w:rsidRPr="00090F5E">
        <w:rPr>
          <w:rFonts w:ascii="微软雅黑" w:eastAsia="微软雅黑" w:hAnsi="微软雅黑" w:cs="微软雅黑"/>
          <w:color w:val="333333"/>
          <w:kern w:val="0"/>
          <w:sz w:val="24"/>
          <w:szCs w:val="24"/>
        </w:rPr>
        <w:t>2</w:t>
      </w:r>
      <w:r w:rsidRPr="00090F5E">
        <w:rPr>
          <w:rFonts w:ascii="宋体" w:hAnsi="宋体" w:cs="宋体" w:hint="eastAsia"/>
          <w:color w:val="333333"/>
          <w:kern w:val="0"/>
          <w:sz w:val="24"/>
          <w:szCs w:val="24"/>
        </w:rPr>
        <w:t>），请各有关单位认真组织项目、积极申报。项目通过国家科技管理信息系统公共服务平台进行网上填报，网上申报时间为</w:t>
      </w:r>
      <w:r w:rsidRPr="00090F5E">
        <w:rPr>
          <w:rFonts w:ascii="微软雅黑" w:eastAsia="微软雅黑" w:hAnsi="微软雅黑" w:cs="微软雅黑"/>
          <w:color w:val="333333"/>
          <w:kern w:val="0"/>
          <w:sz w:val="24"/>
          <w:szCs w:val="24"/>
        </w:rPr>
        <w:t>2017</w:t>
      </w:r>
      <w:r w:rsidRPr="00090F5E">
        <w:rPr>
          <w:rFonts w:ascii="宋体" w:hAnsi="宋体" w:cs="宋体" w:hint="eastAsia"/>
          <w:color w:val="333333"/>
          <w:kern w:val="0"/>
          <w:sz w:val="24"/>
          <w:szCs w:val="24"/>
        </w:rPr>
        <w:t>年</w:t>
      </w:r>
      <w:r w:rsidRPr="00090F5E">
        <w:rPr>
          <w:rFonts w:ascii="微软雅黑" w:eastAsia="微软雅黑" w:hAnsi="微软雅黑" w:cs="微软雅黑"/>
          <w:color w:val="333333"/>
          <w:kern w:val="0"/>
          <w:sz w:val="24"/>
          <w:szCs w:val="24"/>
        </w:rPr>
        <w:t>1</w:t>
      </w:r>
      <w:r w:rsidRPr="00090F5E">
        <w:rPr>
          <w:rFonts w:ascii="宋体" w:hAnsi="宋体" w:cs="宋体" w:hint="eastAsia"/>
          <w:color w:val="333333"/>
          <w:kern w:val="0"/>
          <w:sz w:val="24"/>
          <w:szCs w:val="24"/>
        </w:rPr>
        <w:t>月</w:t>
      </w:r>
      <w:r w:rsidRPr="00090F5E">
        <w:rPr>
          <w:rFonts w:ascii="微软雅黑" w:eastAsia="微软雅黑" w:hAnsi="微软雅黑" w:cs="微软雅黑"/>
          <w:color w:val="333333"/>
          <w:kern w:val="0"/>
          <w:sz w:val="24"/>
          <w:szCs w:val="24"/>
        </w:rPr>
        <w:t>9</w:t>
      </w:r>
      <w:r w:rsidRPr="00090F5E">
        <w:rPr>
          <w:rFonts w:ascii="宋体" w:hAnsi="宋体" w:cs="宋体" w:hint="eastAsia"/>
          <w:color w:val="333333"/>
          <w:kern w:val="0"/>
          <w:sz w:val="24"/>
          <w:szCs w:val="24"/>
        </w:rPr>
        <w:t>日</w:t>
      </w:r>
      <w:r>
        <w:rPr>
          <w:rFonts w:ascii="微软雅黑" w:eastAsia="微软雅黑" w:hAnsi="微软雅黑" w:cs="微软雅黑"/>
          <w:color w:val="333333"/>
          <w:kern w:val="0"/>
          <w:sz w:val="24"/>
          <w:szCs w:val="24"/>
        </w:rPr>
        <w:t>-25</w:t>
      </w:r>
      <w:r>
        <w:rPr>
          <w:rFonts w:ascii="微软雅黑" w:eastAsia="微软雅黑" w:hAnsi="微软雅黑" w:cs="微软雅黑" w:hint="eastAsia"/>
          <w:color w:val="333333"/>
          <w:kern w:val="0"/>
          <w:sz w:val="24"/>
          <w:szCs w:val="24"/>
        </w:rPr>
        <w:t>日</w:t>
      </w:r>
      <w:r w:rsidRPr="00090F5E">
        <w:rPr>
          <w:rFonts w:ascii="宋体" w:hAnsi="宋体" w:cs="宋体" w:hint="eastAsia"/>
          <w:color w:val="333333"/>
          <w:kern w:val="0"/>
          <w:sz w:val="24"/>
          <w:szCs w:val="24"/>
        </w:rPr>
        <w:t>。</w:t>
      </w:r>
    </w:p>
    <w:p w:rsidR="00AA3A4D" w:rsidRPr="00090F5E" w:rsidRDefault="00AA3A4D" w:rsidP="00895210">
      <w:pPr>
        <w:widowControl/>
        <w:shd w:val="clear" w:color="auto" w:fill="FBFBFB"/>
        <w:spacing w:line="400" w:lineRule="atLeast"/>
        <w:ind w:firstLine="480"/>
        <w:jc w:val="left"/>
        <w:rPr>
          <w:rFonts w:ascii="Helvetica" w:hAnsi="Helvetica" w:cs="Helvetica"/>
          <w:color w:val="333333"/>
          <w:kern w:val="0"/>
          <w:sz w:val="24"/>
          <w:szCs w:val="24"/>
        </w:rPr>
      </w:pPr>
      <w:r w:rsidRPr="00090F5E">
        <w:rPr>
          <w:rFonts w:ascii="宋体" w:hAnsi="宋体" w:cs="宋体" w:hint="eastAsia"/>
          <w:color w:val="333333"/>
          <w:kern w:val="0"/>
          <w:sz w:val="24"/>
          <w:szCs w:val="24"/>
        </w:rPr>
        <w:t>已申报过国家科技支撑计划、国家科技合作等项目的申报人，可用原有账号继续填报，没有账号的请按附件格式填写帐号申请表（见附件</w:t>
      </w:r>
      <w:r w:rsidRPr="00090F5E">
        <w:rPr>
          <w:rFonts w:ascii="微软雅黑" w:eastAsia="微软雅黑" w:hAnsi="微软雅黑" w:cs="微软雅黑"/>
          <w:color w:val="333333"/>
          <w:kern w:val="0"/>
          <w:sz w:val="24"/>
          <w:szCs w:val="24"/>
        </w:rPr>
        <w:t>3</w:t>
      </w:r>
      <w:r w:rsidRPr="00090F5E">
        <w:rPr>
          <w:rFonts w:ascii="宋体" w:hAnsi="宋体" w:cs="宋体" w:hint="eastAsia"/>
          <w:color w:val="333333"/>
          <w:kern w:val="0"/>
          <w:sz w:val="24"/>
          <w:szCs w:val="24"/>
        </w:rPr>
        <w:t>）</w:t>
      </w:r>
      <w:r>
        <w:rPr>
          <w:rFonts w:ascii="宋体" w:hAnsi="宋体" w:cs="宋体" w:hint="eastAsia"/>
          <w:color w:val="333333"/>
          <w:kern w:val="0"/>
          <w:sz w:val="24"/>
          <w:szCs w:val="24"/>
        </w:rPr>
        <w:t>，</w:t>
      </w:r>
      <w:r w:rsidRPr="00090F5E">
        <w:rPr>
          <w:rFonts w:ascii="宋体" w:hAnsi="宋体" w:cs="宋体" w:hint="eastAsia"/>
          <w:color w:val="333333"/>
          <w:kern w:val="0"/>
          <w:sz w:val="24"/>
          <w:szCs w:val="24"/>
        </w:rPr>
        <w:t>并</w:t>
      </w:r>
      <w:r>
        <w:rPr>
          <w:rFonts w:ascii="宋体" w:hAnsi="宋体" w:cs="宋体" w:hint="eastAsia"/>
          <w:color w:val="333333"/>
          <w:kern w:val="0"/>
          <w:sz w:val="24"/>
          <w:szCs w:val="24"/>
        </w:rPr>
        <w:t>在</w:t>
      </w:r>
      <w:r>
        <w:rPr>
          <w:rFonts w:ascii="宋体" w:hAnsi="宋体" w:cs="宋体"/>
          <w:color w:val="333333"/>
          <w:kern w:val="0"/>
          <w:sz w:val="24"/>
          <w:szCs w:val="24"/>
        </w:rPr>
        <w:t>2017</w:t>
      </w:r>
      <w:r>
        <w:rPr>
          <w:rFonts w:ascii="宋体" w:hAnsi="宋体" w:cs="宋体" w:hint="eastAsia"/>
          <w:color w:val="333333"/>
          <w:kern w:val="0"/>
          <w:sz w:val="24"/>
          <w:szCs w:val="24"/>
        </w:rPr>
        <w:t>年</w:t>
      </w:r>
      <w:r>
        <w:rPr>
          <w:rFonts w:ascii="宋体" w:hAnsi="宋体" w:cs="宋体"/>
          <w:color w:val="333333"/>
          <w:kern w:val="0"/>
          <w:sz w:val="24"/>
          <w:szCs w:val="24"/>
        </w:rPr>
        <w:t>1</w:t>
      </w:r>
      <w:r>
        <w:rPr>
          <w:rFonts w:ascii="宋体" w:hAnsi="宋体" w:cs="宋体" w:hint="eastAsia"/>
          <w:color w:val="333333"/>
          <w:kern w:val="0"/>
          <w:sz w:val="24"/>
          <w:szCs w:val="24"/>
        </w:rPr>
        <w:t>月</w:t>
      </w:r>
      <w:r>
        <w:rPr>
          <w:rFonts w:ascii="宋体" w:hAnsi="宋体" w:cs="宋体"/>
          <w:color w:val="333333"/>
          <w:kern w:val="0"/>
          <w:sz w:val="24"/>
          <w:szCs w:val="24"/>
        </w:rPr>
        <w:t>12</w:t>
      </w:r>
      <w:r>
        <w:rPr>
          <w:rFonts w:ascii="宋体" w:hAnsi="宋体" w:cs="宋体" w:hint="eastAsia"/>
          <w:color w:val="333333"/>
          <w:kern w:val="0"/>
          <w:sz w:val="24"/>
          <w:szCs w:val="24"/>
        </w:rPr>
        <w:t>日前</w:t>
      </w:r>
      <w:r w:rsidRPr="00090F5E">
        <w:rPr>
          <w:rFonts w:ascii="宋体" w:hAnsi="宋体" w:cs="宋体" w:hint="eastAsia"/>
          <w:color w:val="333333"/>
          <w:kern w:val="0"/>
          <w:sz w:val="24"/>
          <w:szCs w:val="24"/>
        </w:rPr>
        <w:t>发送至</w:t>
      </w:r>
      <w:r w:rsidRPr="00CD08F6">
        <w:rPr>
          <w:rFonts w:ascii="宋体" w:hAnsi="宋体" w:cs="宋体"/>
          <w:color w:val="333333"/>
          <w:kern w:val="0"/>
          <w:sz w:val="24"/>
          <w:szCs w:val="24"/>
        </w:rPr>
        <w:t>kejichujihuake@163.com</w:t>
      </w:r>
      <w:r w:rsidRPr="00090F5E">
        <w:rPr>
          <w:rFonts w:ascii="宋体" w:hAnsi="宋体" w:cs="宋体" w:hint="eastAsia"/>
          <w:color w:val="333333"/>
          <w:kern w:val="0"/>
          <w:sz w:val="24"/>
          <w:szCs w:val="24"/>
        </w:rPr>
        <w:t>邮箱。</w:t>
      </w:r>
    </w:p>
    <w:p w:rsidR="00AA3A4D" w:rsidRDefault="00AA3A4D" w:rsidP="00CD08F6">
      <w:pPr>
        <w:pStyle w:val="PlainText"/>
        <w:spacing w:line="360" w:lineRule="auto"/>
        <w:rPr>
          <w:rFonts w:cs="Times New Roman"/>
          <w:kern w:val="0"/>
          <w:sz w:val="24"/>
          <w:szCs w:val="24"/>
        </w:rPr>
      </w:pPr>
    </w:p>
    <w:p w:rsidR="00AA3A4D" w:rsidRPr="00CD08F6" w:rsidRDefault="00AA3A4D" w:rsidP="00CD08F6">
      <w:pPr>
        <w:pStyle w:val="PlainText"/>
        <w:spacing w:line="360" w:lineRule="auto"/>
        <w:rPr>
          <w:rFonts w:hAnsi="宋体" w:cs="Times New Roman"/>
          <w:sz w:val="24"/>
          <w:szCs w:val="24"/>
        </w:rPr>
      </w:pPr>
      <w:r w:rsidRPr="00CD08F6">
        <w:rPr>
          <w:rFonts w:hint="eastAsia"/>
          <w:kern w:val="0"/>
          <w:sz w:val="24"/>
          <w:szCs w:val="24"/>
        </w:rPr>
        <w:t>联系人：施学丽，郭尔楚，电话：</w:t>
      </w:r>
      <w:r w:rsidRPr="00CD08F6">
        <w:rPr>
          <w:sz w:val="24"/>
          <w:szCs w:val="24"/>
        </w:rPr>
        <w:t xml:space="preserve">4953042   </w:t>
      </w:r>
      <w:r w:rsidRPr="00CD08F6">
        <w:rPr>
          <w:kern w:val="0"/>
          <w:sz w:val="24"/>
          <w:szCs w:val="24"/>
        </w:rPr>
        <w:t>3137535</w:t>
      </w:r>
      <w:r w:rsidRPr="00CD08F6">
        <w:rPr>
          <w:rFonts w:hint="eastAsia"/>
          <w:kern w:val="0"/>
          <w:sz w:val="24"/>
          <w:szCs w:val="24"/>
        </w:rPr>
        <w:t>。</w:t>
      </w:r>
    </w:p>
    <w:p w:rsidR="00AA3A4D" w:rsidRPr="00090F5E" w:rsidRDefault="00AA3A4D" w:rsidP="00CD08F6">
      <w:pPr>
        <w:widowControl/>
        <w:shd w:val="clear" w:color="auto" w:fill="FBFBFB"/>
        <w:spacing w:line="400" w:lineRule="atLeast"/>
        <w:jc w:val="left"/>
        <w:rPr>
          <w:rFonts w:ascii="Helvetica" w:hAnsi="Helvetica" w:cs="Helvetica"/>
          <w:color w:val="333333"/>
          <w:kern w:val="0"/>
          <w:sz w:val="24"/>
          <w:szCs w:val="24"/>
        </w:rPr>
      </w:pPr>
    </w:p>
    <w:p w:rsidR="00AA3A4D" w:rsidRPr="00090F5E" w:rsidRDefault="00AA3A4D" w:rsidP="00895210">
      <w:pPr>
        <w:widowControl/>
        <w:shd w:val="clear" w:color="auto" w:fill="FBFBFB"/>
        <w:spacing w:line="400" w:lineRule="atLeast"/>
        <w:jc w:val="left"/>
        <w:rPr>
          <w:rFonts w:ascii="宋体"/>
          <w:color w:val="333333"/>
          <w:kern w:val="0"/>
          <w:sz w:val="24"/>
          <w:szCs w:val="24"/>
        </w:rPr>
      </w:pPr>
      <w:r w:rsidRPr="00090F5E">
        <w:rPr>
          <w:rFonts w:ascii="宋体" w:hAnsi="宋体" w:cs="宋体" w:hint="eastAsia"/>
          <w:color w:val="333333"/>
          <w:kern w:val="0"/>
          <w:sz w:val="24"/>
          <w:szCs w:val="24"/>
        </w:rPr>
        <w:t>附件：</w:t>
      </w:r>
    </w:p>
    <w:p w:rsidR="00AA3A4D" w:rsidRPr="00090F5E" w:rsidRDefault="00AA3A4D" w:rsidP="00895210">
      <w:pPr>
        <w:widowControl/>
        <w:shd w:val="clear" w:color="auto" w:fill="FBFBFB"/>
        <w:spacing w:line="400" w:lineRule="atLeast"/>
        <w:jc w:val="left"/>
        <w:rPr>
          <w:rFonts w:ascii="Helvetica" w:hAnsi="Helvetica" w:cs="Helvetica"/>
          <w:color w:val="333333"/>
          <w:kern w:val="0"/>
          <w:sz w:val="24"/>
          <w:szCs w:val="24"/>
        </w:rPr>
      </w:pPr>
      <w:r w:rsidRPr="00090F5E">
        <w:rPr>
          <w:rFonts w:ascii="微软雅黑" w:eastAsia="微软雅黑" w:hAnsi="微软雅黑" w:cs="微软雅黑"/>
          <w:color w:val="333333"/>
          <w:kern w:val="0"/>
          <w:sz w:val="24"/>
          <w:szCs w:val="24"/>
        </w:rPr>
        <w:t>1.</w:t>
      </w:r>
      <w:r w:rsidRPr="00090F5E">
        <w:rPr>
          <w:rFonts w:ascii="Î¢ÈíÑÅºÚ Western" w:eastAsia="微软雅黑" w:hAnsi="Î¢ÈíÑÅºÚ Western"/>
          <w:color w:val="333333"/>
          <w:kern w:val="0"/>
          <w:sz w:val="24"/>
          <w:szCs w:val="24"/>
        </w:rPr>
        <w:t> </w:t>
      </w:r>
      <w:r w:rsidRPr="00090F5E">
        <w:rPr>
          <w:rFonts w:ascii="宋体" w:hAnsi="宋体" w:cs="宋体" w:hint="eastAsia"/>
          <w:color w:val="333333"/>
          <w:kern w:val="0"/>
          <w:sz w:val="24"/>
          <w:szCs w:val="24"/>
        </w:rPr>
        <w:t>科技部关于发布国家重点研发计划战略性国际科技创新合作重点专项</w:t>
      </w:r>
      <w:r w:rsidRPr="00090F5E">
        <w:rPr>
          <w:rFonts w:ascii="微软雅黑" w:eastAsia="微软雅黑" w:hAnsi="微软雅黑" w:cs="微软雅黑"/>
          <w:color w:val="333333"/>
          <w:kern w:val="0"/>
          <w:sz w:val="24"/>
          <w:szCs w:val="24"/>
        </w:rPr>
        <w:t>2016</w:t>
      </w:r>
      <w:r w:rsidRPr="00090F5E">
        <w:rPr>
          <w:rFonts w:ascii="宋体" w:hAnsi="宋体" w:cs="宋体" w:hint="eastAsia"/>
          <w:color w:val="333333"/>
          <w:kern w:val="0"/>
          <w:sz w:val="24"/>
          <w:szCs w:val="24"/>
        </w:rPr>
        <w:t>年度申报指南的通知</w:t>
      </w:r>
    </w:p>
    <w:p w:rsidR="00AA3A4D" w:rsidRPr="00090F5E" w:rsidRDefault="00AA3A4D" w:rsidP="00895210">
      <w:pPr>
        <w:widowControl/>
        <w:shd w:val="clear" w:color="auto" w:fill="FBFBFB"/>
        <w:spacing w:line="400" w:lineRule="atLeast"/>
        <w:jc w:val="left"/>
        <w:rPr>
          <w:rFonts w:ascii="Helvetica" w:hAnsi="Helvetica" w:cs="Helvetica"/>
          <w:color w:val="333333"/>
          <w:kern w:val="0"/>
          <w:sz w:val="24"/>
          <w:szCs w:val="24"/>
        </w:rPr>
      </w:pPr>
      <w:r w:rsidRPr="00090F5E">
        <w:rPr>
          <w:rFonts w:ascii="宋体" w:hAnsi="宋体" w:cs="宋体"/>
          <w:color w:val="333333"/>
          <w:kern w:val="0"/>
          <w:sz w:val="24"/>
          <w:szCs w:val="24"/>
        </w:rPr>
        <w:t>2.</w:t>
      </w:r>
      <w:r w:rsidRPr="00090F5E">
        <w:rPr>
          <w:rFonts w:ascii="宋体" w:hAnsi="宋体" w:cs="宋体" w:hint="eastAsia"/>
          <w:color w:val="333333"/>
          <w:kern w:val="0"/>
          <w:sz w:val="24"/>
          <w:szCs w:val="24"/>
        </w:rPr>
        <w:t>申报指南（指南编制专家名单、形式审查条件要求）</w:t>
      </w:r>
    </w:p>
    <w:p w:rsidR="00AA3A4D" w:rsidRPr="00090F5E" w:rsidRDefault="00AA3A4D" w:rsidP="00895210">
      <w:pPr>
        <w:widowControl/>
        <w:shd w:val="clear" w:color="auto" w:fill="FBFBFB"/>
        <w:spacing w:line="400" w:lineRule="atLeast"/>
        <w:jc w:val="left"/>
        <w:rPr>
          <w:rFonts w:ascii="Helvetica" w:hAnsi="Helvetica" w:cs="Helvetica"/>
          <w:color w:val="333333"/>
          <w:kern w:val="0"/>
          <w:sz w:val="24"/>
          <w:szCs w:val="24"/>
        </w:rPr>
      </w:pPr>
      <w:r w:rsidRPr="00090F5E">
        <w:rPr>
          <w:rFonts w:ascii="宋体" w:hAnsi="宋体" w:cs="宋体"/>
          <w:color w:val="333333"/>
          <w:kern w:val="0"/>
          <w:sz w:val="24"/>
          <w:szCs w:val="24"/>
        </w:rPr>
        <w:t>3.</w:t>
      </w:r>
      <w:r w:rsidRPr="00090F5E">
        <w:rPr>
          <w:rFonts w:ascii="宋体" w:hAnsi="宋体" w:cs="宋体" w:hint="eastAsia"/>
          <w:color w:val="333333"/>
          <w:kern w:val="0"/>
          <w:sz w:val="24"/>
          <w:szCs w:val="24"/>
        </w:rPr>
        <w:t>帐号申请表</w:t>
      </w:r>
    </w:p>
    <w:p w:rsidR="00AA3A4D" w:rsidRPr="00CD08F6" w:rsidRDefault="00AA3A4D" w:rsidP="00895210">
      <w:pPr>
        <w:widowControl/>
        <w:shd w:val="clear" w:color="auto" w:fill="FBFBFB"/>
        <w:spacing w:line="400" w:lineRule="atLeast"/>
        <w:ind w:firstLine="1111"/>
        <w:jc w:val="left"/>
        <w:rPr>
          <w:rStyle w:val="file-name"/>
          <w:rFonts w:ascii="微软雅黑" w:eastAsia="微软雅黑" w:hAnsi="微软雅黑"/>
          <w:b/>
          <w:bCs/>
          <w:color w:val="333333"/>
          <w:sz w:val="24"/>
          <w:szCs w:val="24"/>
          <w:shd w:val="clear" w:color="auto" w:fill="FBFBFB"/>
        </w:rPr>
      </w:pPr>
      <w:r>
        <w:rPr>
          <w:rStyle w:val="file-name"/>
          <w:rFonts w:ascii="微软雅黑" w:eastAsia="微软雅黑" w:hAnsi="微软雅黑" w:cs="微软雅黑"/>
          <w:color w:val="333333"/>
          <w:sz w:val="24"/>
          <w:szCs w:val="24"/>
          <w:shd w:val="clear" w:color="auto" w:fill="FBFBFB"/>
        </w:rPr>
        <w:t xml:space="preserve">                                       </w:t>
      </w:r>
      <w:r w:rsidRPr="00CD08F6">
        <w:rPr>
          <w:rStyle w:val="file-name"/>
          <w:rFonts w:ascii="微软雅黑" w:eastAsia="微软雅黑" w:hAnsi="微软雅黑" w:cs="微软雅黑"/>
          <w:b/>
          <w:bCs/>
          <w:color w:val="333333"/>
          <w:sz w:val="24"/>
          <w:szCs w:val="24"/>
          <w:shd w:val="clear" w:color="auto" w:fill="FBFBFB"/>
        </w:rPr>
        <w:t xml:space="preserve"> </w:t>
      </w:r>
      <w:r w:rsidRPr="00CD08F6">
        <w:rPr>
          <w:rStyle w:val="file-name"/>
          <w:rFonts w:ascii="微软雅黑" w:eastAsia="微软雅黑" w:hAnsi="微软雅黑" w:cs="微软雅黑" w:hint="eastAsia"/>
          <w:b/>
          <w:bCs/>
          <w:color w:val="333333"/>
          <w:sz w:val="24"/>
          <w:szCs w:val="24"/>
          <w:shd w:val="clear" w:color="auto" w:fill="FBFBFB"/>
        </w:rPr>
        <w:t>广西中医药大学科技处</w:t>
      </w:r>
    </w:p>
    <w:p w:rsidR="00AA3A4D" w:rsidRPr="00CD08F6" w:rsidRDefault="00AA3A4D" w:rsidP="00895210">
      <w:pPr>
        <w:widowControl/>
        <w:shd w:val="clear" w:color="auto" w:fill="FBFBFB"/>
        <w:spacing w:line="400" w:lineRule="atLeast"/>
        <w:ind w:firstLine="1111"/>
        <w:jc w:val="left"/>
        <w:rPr>
          <w:rFonts w:ascii="Helvetica" w:hAnsi="Helvetica" w:cs="Helvetica"/>
          <w:b/>
          <w:bCs/>
          <w:color w:val="333333"/>
          <w:kern w:val="0"/>
          <w:sz w:val="24"/>
          <w:szCs w:val="24"/>
        </w:rPr>
      </w:pPr>
      <w:r w:rsidRPr="00CD08F6">
        <w:rPr>
          <w:rStyle w:val="file-name"/>
          <w:rFonts w:ascii="微软雅黑" w:eastAsia="微软雅黑" w:hAnsi="微软雅黑" w:cs="微软雅黑"/>
          <w:b/>
          <w:bCs/>
          <w:color w:val="333333"/>
          <w:sz w:val="24"/>
          <w:szCs w:val="24"/>
          <w:shd w:val="clear" w:color="auto" w:fill="FBFBFB"/>
        </w:rPr>
        <w:t xml:space="preserve">                                           2017</w:t>
      </w:r>
      <w:r w:rsidRPr="00CD08F6">
        <w:rPr>
          <w:rStyle w:val="file-name"/>
          <w:rFonts w:ascii="微软雅黑" w:eastAsia="微软雅黑" w:hAnsi="微软雅黑" w:cs="微软雅黑" w:hint="eastAsia"/>
          <w:b/>
          <w:bCs/>
          <w:color w:val="333333"/>
          <w:sz w:val="24"/>
          <w:szCs w:val="24"/>
          <w:shd w:val="clear" w:color="auto" w:fill="FBFBFB"/>
        </w:rPr>
        <w:t>年</w:t>
      </w:r>
      <w:r w:rsidRPr="00CD08F6">
        <w:rPr>
          <w:rStyle w:val="file-name"/>
          <w:rFonts w:ascii="微软雅黑" w:eastAsia="微软雅黑" w:hAnsi="微软雅黑" w:cs="微软雅黑"/>
          <w:b/>
          <w:bCs/>
          <w:color w:val="333333"/>
          <w:sz w:val="24"/>
          <w:szCs w:val="24"/>
          <w:shd w:val="clear" w:color="auto" w:fill="FBFBFB"/>
        </w:rPr>
        <w:t>1</w:t>
      </w:r>
      <w:r w:rsidRPr="00CD08F6">
        <w:rPr>
          <w:rStyle w:val="file-name"/>
          <w:rFonts w:ascii="微软雅黑" w:eastAsia="微软雅黑" w:hAnsi="微软雅黑" w:cs="微软雅黑" w:hint="eastAsia"/>
          <w:b/>
          <w:bCs/>
          <w:color w:val="333333"/>
          <w:sz w:val="24"/>
          <w:szCs w:val="24"/>
          <w:shd w:val="clear" w:color="auto" w:fill="FBFBFB"/>
        </w:rPr>
        <w:t>月</w:t>
      </w:r>
      <w:r w:rsidRPr="00CD08F6">
        <w:rPr>
          <w:rStyle w:val="file-name"/>
          <w:rFonts w:ascii="微软雅黑" w:eastAsia="微软雅黑" w:hAnsi="微软雅黑" w:cs="微软雅黑"/>
          <w:b/>
          <w:bCs/>
          <w:color w:val="333333"/>
          <w:sz w:val="24"/>
          <w:szCs w:val="24"/>
          <w:shd w:val="clear" w:color="auto" w:fill="FBFBFB"/>
        </w:rPr>
        <w:t>5</w:t>
      </w:r>
      <w:r w:rsidRPr="00CD08F6">
        <w:rPr>
          <w:rStyle w:val="file-name"/>
          <w:rFonts w:ascii="微软雅黑" w:eastAsia="微软雅黑" w:hAnsi="微软雅黑" w:cs="微软雅黑" w:hint="eastAsia"/>
          <w:b/>
          <w:bCs/>
          <w:color w:val="333333"/>
          <w:sz w:val="24"/>
          <w:szCs w:val="24"/>
          <w:shd w:val="clear" w:color="auto" w:fill="FBFBFB"/>
        </w:rPr>
        <w:t>日</w:t>
      </w:r>
    </w:p>
    <w:p w:rsidR="00AA3A4D" w:rsidRPr="00895210" w:rsidRDefault="00AA3A4D" w:rsidP="00191715">
      <w:pPr>
        <w:pStyle w:val="PlainText"/>
        <w:rPr>
          <w:rFonts w:hAnsi="宋体" w:cs="Times New Roman"/>
        </w:rPr>
      </w:pPr>
    </w:p>
    <w:sectPr w:rsidR="00AA3A4D" w:rsidRPr="00895210" w:rsidSect="00090F5E">
      <w:pgSz w:w="11906" w:h="16838" w:code="9"/>
      <w:pgMar w:top="1191" w:right="1503" w:bottom="1191" w:left="1753" w:header="851" w:footer="992" w:gutter="0"/>
      <w:cols w:space="425"/>
      <w:docGrid w:linePitch="584" w:charSpace="-168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Î¢ÈíÑÅºÚ Wester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1"/>
  <w:drawingGridVerticalSpacing w:val="292"/>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6A89"/>
    <w:rsid w:val="000026B2"/>
    <w:rsid w:val="00004B7F"/>
    <w:rsid w:val="00006968"/>
    <w:rsid w:val="0000775E"/>
    <w:rsid w:val="00010F3F"/>
    <w:rsid w:val="000117D5"/>
    <w:rsid w:val="000163DD"/>
    <w:rsid w:val="000168FB"/>
    <w:rsid w:val="00020657"/>
    <w:rsid w:val="00022574"/>
    <w:rsid w:val="000340B2"/>
    <w:rsid w:val="00036B5C"/>
    <w:rsid w:val="00044609"/>
    <w:rsid w:val="00044E9E"/>
    <w:rsid w:val="000469E7"/>
    <w:rsid w:val="00066B20"/>
    <w:rsid w:val="00086AF8"/>
    <w:rsid w:val="00090F5E"/>
    <w:rsid w:val="000A681C"/>
    <w:rsid w:val="000B30E1"/>
    <w:rsid w:val="000B40AF"/>
    <w:rsid w:val="000C213A"/>
    <w:rsid w:val="000C5B27"/>
    <w:rsid w:val="000C7116"/>
    <w:rsid w:val="000D281C"/>
    <w:rsid w:val="000F0AC0"/>
    <w:rsid w:val="000F157B"/>
    <w:rsid w:val="000F1BFA"/>
    <w:rsid w:val="000F1E3D"/>
    <w:rsid w:val="000F37C4"/>
    <w:rsid w:val="000F3A76"/>
    <w:rsid w:val="000F567D"/>
    <w:rsid w:val="000F794F"/>
    <w:rsid w:val="00100EBD"/>
    <w:rsid w:val="00104497"/>
    <w:rsid w:val="00111562"/>
    <w:rsid w:val="0011414D"/>
    <w:rsid w:val="00122757"/>
    <w:rsid w:val="00122963"/>
    <w:rsid w:val="001264BF"/>
    <w:rsid w:val="001425F3"/>
    <w:rsid w:val="0014773C"/>
    <w:rsid w:val="0015102C"/>
    <w:rsid w:val="001544A5"/>
    <w:rsid w:val="001605C7"/>
    <w:rsid w:val="001754AA"/>
    <w:rsid w:val="00191715"/>
    <w:rsid w:val="00194EB4"/>
    <w:rsid w:val="00196AB5"/>
    <w:rsid w:val="001A5D31"/>
    <w:rsid w:val="001B7880"/>
    <w:rsid w:val="001D410C"/>
    <w:rsid w:val="001E007F"/>
    <w:rsid w:val="001E2F61"/>
    <w:rsid w:val="001F0931"/>
    <w:rsid w:val="001F371D"/>
    <w:rsid w:val="001F5B23"/>
    <w:rsid w:val="002110E3"/>
    <w:rsid w:val="002130AE"/>
    <w:rsid w:val="00213E88"/>
    <w:rsid w:val="0022412F"/>
    <w:rsid w:val="00224A02"/>
    <w:rsid w:val="00226D65"/>
    <w:rsid w:val="00226E19"/>
    <w:rsid w:val="00244B42"/>
    <w:rsid w:val="0025137C"/>
    <w:rsid w:val="002540A6"/>
    <w:rsid w:val="0025502D"/>
    <w:rsid w:val="00256B05"/>
    <w:rsid w:val="00261016"/>
    <w:rsid w:val="00261E22"/>
    <w:rsid w:val="00266525"/>
    <w:rsid w:val="002719F0"/>
    <w:rsid w:val="00282B82"/>
    <w:rsid w:val="00284A84"/>
    <w:rsid w:val="00287BF1"/>
    <w:rsid w:val="00292DE9"/>
    <w:rsid w:val="0029364D"/>
    <w:rsid w:val="00295DE6"/>
    <w:rsid w:val="0029764C"/>
    <w:rsid w:val="002A07D4"/>
    <w:rsid w:val="002A2C0E"/>
    <w:rsid w:val="002A3D49"/>
    <w:rsid w:val="002B0169"/>
    <w:rsid w:val="002B1DF7"/>
    <w:rsid w:val="002B4FB3"/>
    <w:rsid w:val="002C2947"/>
    <w:rsid w:val="002C297D"/>
    <w:rsid w:val="002C701F"/>
    <w:rsid w:val="002D6C70"/>
    <w:rsid w:val="002E7C97"/>
    <w:rsid w:val="002F3A4E"/>
    <w:rsid w:val="002F6334"/>
    <w:rsid w:val="003002D6"/>
    <w:rsid w:val="00300AC0"/>
    <w:rsid w:val="00312820"/>
    <w:rsid w:val="00312BDA"/>
    <w:rsid w:val="00313BA9"/>
    <w:rsid w:val="00313CE6"/>
    <w:rsid w:val="00314D41"/>
    <w:rsid w:val="00320C1C"/>
    <w:rsid w:val="00326943"/>
    <w:rsid w:val="00326B51"/>
    <w:rsid w:val="003359A1"/>
    <w:rsid w:val="0033600D"/>
    <w:rsid w:val="00337CA5"/>
    <w:rsid w:val="00340BFA"/>
    <w:rsid w:val="00340D25"/>
    <w:rsid w:val="00341574"/>
    <w:rsid w:val="00341F87"/>
    <w:rsid w:val="003424B5"/>
    <w:rsid w:val="00346E86"/>
    <w:rsid w:val="00351241"/>
    <w:rsid w:val="0035689B"/>
    <w:rsid w:val="00357462"/>
    <w:rsid w:val="0035773A"/>
    <w:rsid w:val="0036227A"/>
    <w:rsid w:val="003622D4"/>
    <w:rsid w:val="003659A3"/>
    <w:rsid w:val="003720A2"/>
    <w:rsid w:val="003724A3"/>
    <w:rsid w:val="003740C5"/>
    <w:rsid w:val="00375FEF"/>
    <w:rsid w:val="0037681D"/>
    <w:rsid w:val="00383E65"/>
    <w:rsid w:val="003871BD"/>
    <w:rsid w:val="00387F62"/>
    <w:rsid w:val="003A1FE6"/>
    <w:rsid w:val="003A3F02"/>
    <w:rsid w:val="003A4552"/>
    <w:rsid w:val="003B161E"/>
    <w:rsid w:val="003B31E0"/>
    <w:rsid w:val="003B393A"/>
    <w:rsid w:val="003B5E50"/>
    <w:rsid w:val="003B7463"/>
    <w:rsid w:val="003C1562"/>
    <w:rsid w:val="003C51A9"/>
    <w:rsid w:val="003C5722"/>
    <w:rsid w:val="003C7266"/>
    <w:rsid w:val="003D3C2B"/>
    <w:rsid w:val="003D5FD5"/>
    <w:rsid w:val="003F2E2E"/>
    <w:rsid w:val="00402DA2"/>
    <w:rsid w:val="00403B53"/>
    <w:rsid w:val="004047CC"/>
    <w:rsid w:val="00404C52"/>
    <w:rsid w:val="0040717C"/>
    <w:rsid w:val="00416CF9"/>
    <w:rsid w:val="0042174B"/>
    <w:rsid w:val="00422014"/>
    <w:rsid w:val="0042425A"/>
    <w:rsid w:val="004271AB"/>
    <w:rsid w:val="00433938"/>
    <w:rsid w:val="00436CF4"/>
    <w:rsid w:val="004379D4"/>
    <w:rsid w:val="00440EB0"/>
    <w:rsid w:val="00441FAC"/>
    <w:rsid w:val="004434A8"/>
    <w:rsid w:val="00443E1E"/>
    <w:rsid w:val="00452E08"/>
    <w:rsid w:val="00460C58"/>
    <w:rsid w:val="004619DD"/>
    <w:rsid w:val="004632E8"/>
    <w:rsid w:val="004634C3"/>
    <w:rsid w:val="004679A9"/>
    <w:rsid w:val="00471149"/>
    <w:rsid w:val="00473326"/>
    <w:rsid w:val="0047412F"/>
    <w:rsid w:val="0047471F"/>
    <w:rsid w:val="004779E0"/>
    <w:rsid w:val="00484F05"/>
    <w:rsid w:val="00486841"/>
    <w:rsid w:val="00493AC4"/>
    <w:rsid w:val="004954C4"/>
    <w:rsid w:val="004A7A29"/>
    <w:rsid w:val="004B3823"/>
    <w:rsid w:val="004B4E75"/>
    <w:rsid w:val="004B5939"/>
    <w:rsid w:val="004B663A"/>
    <w:rsid w:val="004C069B"/>
    <w:rsid w:val="004C1900"/>
    <w:rsid w:val="004C3471"/>
    <w:rsid w:val="004C3A6B"/>
    <w:rsid w:val="004C5625"/>
    <w:rsid w:val="004F17CD"/>
    <w:rsid w:val="004F4848"/>
    <w:rsid w:val="004F6356"/>
    <w:rsid w:val="004F752D"/>
    <w:rsid w:val="00500EC4"/>
    <w:rsid w:val="00502CFF"/>
    <w:rsid w:val="00505EDC"/>
    <w:rsid w:val="005069A7"/>
    <w:rsid w:val="00506BAC"/>
    <w:rsid w:val="00507635"/>
    <w:rsid w:val="00507FC4"/>
    <w:rsid w:val="00510E8B"/>
    <w:rsid w:val="00511982"/>
    <w:rsid w:val="00514313"/>
    <w:rsid w:val="005318E9"/>
    <w:rsid w:val="00536B22"/>
    <w:rsid w:val="00544F75"/>
    <w:rsid w:val="0055040B"/>
    <w:rsid w:val="00557802"/>
    <w:rsid w:val="00584E93"/>
    <w:rsid w:val="005937EE"/>
    <w:rsid w:val="0059667B"/>
    <w:rsid w:val="005A3C7C"/>
    <w:rsid w:val="005A4068"/>
    <w:rsid w:val="005B1EA3"/>
    <w:rsid w:val="005B2597"/>
    <w:rsid w:val="005B500A"/>
    <w:rsid w:val="005C04D4"/>
    <w:rsid w:val="005C0E13"/>
    <w:rsid w:val="005C6938"/>
    <w:rsid w:val="005D1261"/>
    <w:rsid w:val="005D15B0"/>
    <w:rsid w:val="005D2639"/>
    <w:rsid w:val="005D2C75"/>
    <w:rsid w:val="005E74D5"/>
    <w:rsid w:val="005E7C93"/>
    <w:rsid w:val="005F230D"/>
    <w:rsid w:val="005F5DEF"/>
    <w:rsid w:val="005F6A16"/>
    <w:rsid w:val="0060282E"/>
    <w:rsid w:val="00603993"/>
    <w:rsid w:val="00612AE6"/>
    <w:rsid w:val="006167E2"/>
    <w:rsid w:val="00627C83"/>
    <w:rsid w:val="00627D41"/>
    <w:rsid w:val="00640C47"/>
    <w:rsid w:val="006527E8"/>
    <w:rsid w:val="0065298B"/>
    <w:rsid w:val="006569C6"/>
    <w:rsid w:val="0067059E"/>
    <w:rsid w:val="0067359B"/>
    <w:rsid w:val="006741DB"/>
    <w:rsid w:val="00676513"/>
    <w:rsid w:val="00677A6E"/>
    <w:rsid w:val="00683BCC"/>
    <w:rsid w:val="006909F8"/>
    <w:rsid w:val="00692C15"/>
    <w:rsid w:val="006943ED"/>
    <w:rsid w:val="00694A3A"/>
    <w:rsid w:val="006A3423"/>
    <w:rsid w:val="006B0BBA"/>
    <w:rsid w:val="006B2340"/>
    <w:rsid w:val="006B2BED"/>
    <w:rsid w:val="006B2FFC"/>
    <w:rsid w:val="006B3A35"/>
    <w:rsid w:val="006B451B"/>
    <w:rsid w:val="006B7BD0"/>
    <w:rsid w:val="006D1D29"/>
    <w:rsid w:val="006D2D25"/>
    <w:rsid w:val="006D6D4F"/>
    <w:rsid w:val="006E7B29"/>
    <w:rsid w:val="006F0322"/>
    <w:rsid w:val="00701C1D"/>
    <w:rsid w:val="0070605F"/>
    <w:rsid w:val="00707D7F"/>
    <w:rsid w:val="00707F41"/>
    <w:rsid w:val="00710958"/>
    <w:rsid w:val="00711209"/>
    <w:rsid w:val="00714865"/>
    <w:rsid w:val="00720442"/>
    <w:rsid w:val="00722E69"/>
    <w:rsid w:val="00732C07"/>
    <w:rsid w:val="00733F08"/>
    <w:rsid w:val="00736E34"/>
    <w:rsid w:val="007378C5"/>
    <w:rsid w:val="007445BA"/>
    <w:rsid w:val="00751067"/>
    <w:rsid w:val="00756BEC"/>
    <w:rsid w:val="00757406"/>
    <w:rsid w:val="007744F8"/>
    <w:rsid w:val="00776DB6"/>
    <w:rsid w:val="0078018D"/>
    <w:rsid w:val="00782891"/>
    <w:rsid w:val="00784E49"/>
    <w:rsid w:val="00785317"/>
    <w:rsid w:val="0078738B"/>
    <w:rsid w:val="007909F6"/>
    <w:rsid w:val="00797985"/>
    <w:rsid w:val="00797AD2"/>
    <w:rsid w:val="00797CE9"/>
    <w:rsid w:val="007A2FCC"/>
    <w:rsid w:val="007A4306"/>
    <w:rsid w:val="007C1B6A"/>
    <w:rsid w:val="007C2890"/>
    <w:rsid w:val="007C502A"/>
    <w:rsid w:val="007C6257"/>
    <w:rsid w:val="007E2FF4"/>
    <w:rsid w:val="007E4FAC"/>
    <w:rsid w:val="007E58E4"/>
    <w:rsid w:val="007E689D"/>
    <w:rsid w:val="007F2252"/>
    <w:rsid w:val="00807B73"/>
    <w:rsid w:val="00811424"/>
    <w:rsid w:val="00811C05"/>
    <w:rsid w:val="00811DC7"/>
    <w:rsid w:val="00815164"/>
    <w:rsid w:val="00816BD3"/>
    <w:rsid w:val="00826F30"/>
    <w:rsid w:val="0084240D"/>
    <w:rsid w:val="00842BBB"/>
    <w:rsid w:val="008471FE"/>
    <w:rsid w:val="00863764"/>
    <w:rsid w:val="008651DD"/>
    <w:rsid w:val="00881705"/>
    <w:rsid w:val="00883FDE"/>
    <w:rsid w:val="00895210"/>
    <w:rsid w:val="00897887"/>
    <w:rsid w:val="008B07DE"/>
    <w:rsid w:val="008B2F32"/>
    <w:rsid w:val="008B709C"/>
    <w:rsid w:val="008B7681"/>
    <w:rsid w:val="008C06E4"/>
    <w:rsid w:val="008C3027"/>
    <w:rsid w:val="008D6725"/>
    <w:rsid w:val="008F0F75"/>
    <w:rsid w:val="008F3078"/>
    <w:rsid w:val="009001AE"/>
    <w:rsid w:val="00901C5E"/>
    <w:rsid w:val="0090223D"/>
    <w:rsid w:val="0090490D"/>
    <w:rsid w:val="00906E3F"/>
    <w:rsid w:val="0091038F"/>
    <w:rsid w:val="00914B4E"/>
    <w:rsid w:val="00917917"/>
    <w:rsid w:val="009219DB"/>
    <w:rsid w:val="009242EC"/>
    <w:rsid w:val="009258B2"/>
    <w:rsid w:val="00931257"/>
    <w:rsid w:val="00933CF1"/>
    <w:rsid w:val="00933EEB"/>
    <w:rsid w:val="0093758B"/>
    <w:rsid w:val="00947617"/>
    <w:rsid w:val="009610E9"/>
    <w:rsid w:val="009619BE"/>
    <w:rsid w:val="00966C21"/>
    <w:rsid w:val="00971FB4"/>
    <w:rsid w:val="00985602"/>
    <w:rsid w:val="0098616E"/>
    <w:rsid w:val="00987580"/>
    <w:rsid w:val="00992545"/>
    <w:rsid w:val="009957A1"/>
    <w:rsid w:val="009A1109"/>
    <w:rsid w:val="009A1794"/>
    <w:rsid w:val="009B039D"/>
    <w:rsid w:val="009B0EF6"/>
    <w:rsid w:val="009B4C6A"/>
    <w:rsid w:val="009C1060"/>
    <w:rsid w:val="009C57EB"/>
    <w:rsid w:val="009D5326"/>
    <w:rsid w:val="009D75FD"/>
    <w:rsid w:val="009E2AD0"/>
    <w:rsid w:val="009E2C23"/>
    <w:rsid w:val="009E7EA6"/>
    <w:rsid w:val="009F18AA"/>
    <w:rsid w:val="009F7900"/>
    <w:rsid w:val="00A00908"/>
    <w:rsid w:val="00A054AF"/>
    <w:rsid w:val="00A14937"/>
    <w:rsid w:val="00A17856"/>
    <w:rsid w:val="00A17B40"/>
    <w:rsid w:val="00A215DE"/>
    <w:rsid w:val="00A31B29"/>
    <w:rsid w:val="00A31D36"/>
    <w:rsid w:val="00A35154"/>
    <w:rsid w:val="00A35168"/>
    <w:rsid w:val="00A43F4A"/>
    <w:rsid w:val="00A504B2"/>
    <w:rsid w:val="00A5596A"/>
    <w:rsid w:val="00A6385C"/>
    <w:rsid w:val="00A736D3"/>
    <w:rsid w:val="00A7375C"/>
    <w:rsid w:val="00A77C11"/>
    <w:rsid w:val="00A832AB"/>
    <w:rsid w:val="00A84152"/>
    <w:rsid w:val="00A85A47"/>
    <w:rsid w:val="00A92854"/>
    <w:rsid w:val="00AA2360"/>
    <w:rsid w:val="00AA307B"/>
    <w:rsid w:val="00AA3A4D"/>
    <w:rsid w:val="00AA65A2"/>
    <w:rsid w:val="00AB67CE"/>
    <w:rsid w:val="00AD4E59"/>
    <w:rsid w:val="00AD694F"/>
    <w:rsid w:val="00AD7375"/>
    <w:rsid w:val="00AD7C4C"/>
    <w:rsid w:val="00AE5DBD"/>
    <w:rsid w:val="00AF1DE8"/>
    <w:rsid w:val="00AF3BA7"/>
    <w:rsid w:val="00AF7FBD"/>
    <w:rsid w:val="00B07BAF"/>
    <w:rsid w:val="00B2187E"/>
    <w:rsid w:val="00B2283C"/>
    <w:rsid w:val="00B22B25"/>
    <w:rsid w:val="00B32AC8"/>
    <w:rsid w:val="00B3434E"/>
    <w:rsid w:val="00B372EF"/>
    <w:rsid w:val="00B50B9C"/>
    <w:rsid w:val="00B5188E"/>
    <w:rsid w:val="00B53129"/>
    <w:rsid w:val="00B5634E"/>
    <w:rsid w:val="00B563D7"/>
    <w:rsid w:val="00B644D0"/>
    <w:rsid w:val="00B7013C"/>
    <w:rsid w:val="00B70879"/>
    <w:rsid w:val="00B742AF"/>
    <w:rsid w:val="00B75552"/>
    <w:rsid w:val="00B75B43"/>
    <w:rsid w:val="00B813BA"/>
    <w:rsid w:val="00B81E0B"/>
    <w:rsid w:val="00B83B47"/>
    <w:rsid w:val="00B85DBC"/>
    <w:rsid w:val="00B907AF"/>
    <w:rsid w:val="00BA0507"/>
    <w:rsid w:val="00BA0596"/>
    <w:rsid w:val="00BA32D4"/>
    <w:rsid w:val="00BA3F35"/>
    <w:rsid w:val="00BA419E"/>
    <w:rsid w:val="00BA5263"/>
    <w:rsid w:val="00BB1143"/>
    <w:rsid w:val="00BB3AC8"/>
    <w:rsid w:val="00BB5A1D"/>
    <w:rsid w:val="00BB7057"/>
    <w:rsid w:val="00BB7456"/>
    <w:rsid w:val="00BB79E5"/>
    <w:rsid w:val="00BC014D"/>
    <w:rsid w:val="00BC12F6"/>
    <w:rsid w:val="00BC218E"/>
    <w:rsid w:val="00BD1020"/>
    <w:rsid w:val="00BD4B6E"/>
    <w:rsid w:val="00BE62C0"/>
    <w:rsid w:val="00BE7684"/>
    <w:rsid w:val="00BF0E30"/>
    <w:rsid w:val="00BF1D11"/>
    <w:rsid w:val="00BF3E2F"/>
    <w:rsid w:val="00BF6775"/>
    <w:rsid w:val="00C104E9"/>
    <w:rsid w:val="00C106B3"/>
    <w:rsid w:val="00C10BAD"/>
    <w:rsid w:val="00C21E09"/>
    <w:rsid w:val="00C24584"/>
    <w:rsid w:val="00C25341"/>
    <w:rsid w:val="00C34107"/>
    <w:rsid w:val="00C41983"/>
    <w:rsid w:val="00C465EF"/>
    <w:rsid w:val="00C473F6"/>
    <w:rsid w:val="00C51D3A"/>
    <w:rsid w:val="00C52E20"/>
    <w:rsid w:val="00C570CC"/>
    <w:rsid w:val="00C64231"/>
    <w:rsid w:val="00C64972"/>
    <w:rsid w:val="00C70BB6"/>
    <w:rsid w:val="00C71907"/>
    <w:rsid w:val="00C727D4"/>
    <w:rsid w:val="00C772EF"/>
    <w:rsid w:val="00C96128"/>
    <w:rsid w:val="00CA0475"/>
    <w:rsid w:val="00CA4C0B"/>
    <w:rsid w:val="00CB1D1D"/>
    <w:rsid w:val="00CB6FAE"/>
    <w:rsid w:val="00CC2312"/>
    <w:rsid w:val="00CD08F6"/>
    <w:rsid w:val="00CD1C3B"/>
    <w:rsid w:val="00CD309B"/>
    <w:rsid w:val="00CD3985"/>
    <w:rsid w:val="00CE1076"/>
    <w:rsid w:val="00CE4B25"/>
    <w:rsid w:val="00CE6BA1"/>
    <w:rsid w:val="00CE72E1"/>
    <w:rsid w:val="00CF237B"/>
    <w:rsid w:val="00CF45BC"/>
    <w:rsid w:val="00D031FB"/>
    <w:rsid w:val="00D0417D"/>
    <w:rsid w:val="00D152AC"/>
    <w:rsid w:val="00D35C1B"/>
    <w:rsid w:val="00D476D4"/>
    <w:rsid w:val="00D5282D"/>
    <w:rsid w:val="00D53899"/>
    <w:rsid w:val="00D53B37"/>
    <w:rsid w:val="00D54837"/>
    <w:rsid w:val="00D55A60"/>
    <w:rsid w:val="00D56525"/>
    <w:rsid w:val="00D63B1A"/>
    <w:rsid w:val="00D701FA"/>
    <w:rsid w:val="00D71743"/>
    <w:rsid w:val="00D77FA9"/>
    <w:rsid w:val="00D80B1F"/>
    <w:rsid w:val="00D8233E"/>
    <w:rsid w:val="00D92C39"/>
    <w:rsid w:val="00D9415B"/>
    <w:rsid w:val="00DB044A"/>
    <w:rsid w:val="00DB664E"/>
    <w:rsid w:val="00DC1974"/>
    <w:rsid w:val="00DC3CFF"/>
    <w:rsid w:val="00DC44D3"/>
    <w:rsid w:val="00DC458D"/>
    <w:rsid w:val="00DD2A94"/>
    <w:rsid w:val="00DD76EE"/>
    <w:rsid w:val="00DE1400"/>
    <w:rsid w:val="00DE3D40"/>
    <w:rsid w:val="00DF0849"/>
    <w:rsid w:val="00DF3759"/>
    <w:rsid w:val="00DF41E4"/>
    <w:rsid w:val="00DF5B34"/>
    <w:rsid w:val="00E002B4"/>
    <w:rsid w:val="00E018C0"/>
    <w:rsid w:val="00E0254E"/>
    <w:rsid w:val="00E058BF"/>
    <w:rsid w:val="00E1133D"/>
    <w:rsid w:val="00E12971"/>
    <w:rsid w:val="00E168D1"/>
    <w:rsid w:val="00E16956"/>
    <w:rsid w:val="00E217D5"/>
    <w:rsid w:val="00E254CE"/>
    <w:rsid w:val="00E2672C"/>
    <w:rsid w:val="00E27D6E"/>
    <w:rsid w:val="00E31304"/>
    <w:rsid w:val="00E33E90"/>
    <w:rsid w:val="00E3725E"/>
    <w:rsid w:val="00E4541E"/>
    <w:rsid w:val="00E51374"/>
    <w:rsid w:val="00E53B06"/>
    <w:rsid w:val="00E56C1E"/>
    <w:rsid w:val="00E60155"/>
    <w:rsid w:val="00E60264"/>
    <w:rsid w:val="00E66866"/>
    <w:rsid w:val="00E67B1F"/>
    <w:rsid w:val="00E72C71"/>
    <w:rsid w:val="00E7428C"/>
    <w:rsid w:val="00E74AD5"/>
    <w:rsid w:val="00E80222"/>
    <w:rsid w:val="00E82BEB"/>
    <w:rsid w:val="00E84B3D"/>
    <w:rsid w:val="00E87F5B"/>
    <w:rsid w:val="00EA16F3"/>
    <w:rsid w:val="00EA288D"/>
    <w:rsid w:val="00EA3A06"/>
    <w:rsid w:val="00EB05CB"/>
    <w:rsid w:val="00EB08A8"/>
    <w:rsid w:val="00EB402F"/>
    <w:rsid w:val="00EB5801"/>
    <w:rsid w:val="00EB7257"/>
    <w:rsid w:val="00EC1BB9"/>
    <w:rsid w:val="00EC361C"/>
    <w:rsid w:val="00EC3842"/>
    <w:rsid w:val="00EE075D"/>
    <w:rsid w:val="00EF4D6D"/>
    <w:rsid w:val="00EF71C1"/>
    <w:rsid w:val="00F0468F"/>
    <w:rsid w:val="00F05A8A"/>
    <w:rsid w:val="00F06F61"/>
    <w:rsid w:val="00F07BD4"/>
    <w:rsid w:val="00F15898"/>
    <w:rsid w:val="00F15CF8"/>
    <w:rsid w:val="00F31A8F"/>
    <w:rsid w:val="00F43A85"/>
    <w:rsid w:val="00F44B06"/>
    <w:rsid w:val="00F4585E"/>
    <w:rsid w:val="00F46A89"/>
    <w:rsid w:val="00F51496"/>
    <w:rsid w:val="00F73691"/>
    <w:rsid w:val="00F73698"/>
    <w:rsid w:val="00F7462F"/>
    <w:rsid w:val="00F91726"/>
    <w:rsid w:val="00F91F24"/>
    <w:rsid w:val="00F93DDE"/>
    <w:rsid w:val="00F9605D"/>
    <w:rsid w:val="00FA0050"/>
    <w:rsid w:val="00FA3E0A"/>
    <w:rsid w:val="00FB3A4F"/>
    <w:rsid w:val="00FB61C4"/>
    <w:rsid w:val="00FC3184"/>
    <w:rsid w:val="00FC36D0"/>
    <w:rsid w:val="00FD0CDA"/>
    <w:rsid w:val="00FD5411"/>
    <w:rsid w:val="00FE345C"/>
    <w:rsid w:val="00FE3F79"/>
    <w:rsid w:val="00FF2C46"/>
    <w:rsid w:val="00FF3FFF"/>
    <w:rsid w:val="00FF5A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42"/>
    <w:pPr>
      <w:widowControl w:val="0"/>
      <w:jc w:val="both"/>
    </w:pPr>
    <w:rPr>
      <w:szCs w:val="21"/>
    </w:rPr>
  </w:style>
  <w:style w:type="paragraph" w:styleId="Heading1">
    <w:name w:val="heading 1"/>
    <w:basedOn w:val="Normal"/>
    <w:link w:val="Heading1Char"/>
    <w:uiPriority w:val="99"/>
    <w:qFormat/>
    <w:rsid w:val="00895210"/>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40AF"/>
    <w:rPr>
      <w:b/>
      <w:bCs/>
      <w:kern w:val="44"/>
      <w:sz w:val="44"/>
      <w:szCs w:val="44"/>
    </w:rPr>
  </w:style>
  <w:style w:type="paragraph" w:styleId="PlainText">
    <w:name w:val="Plain Text"/>
    <w:basedOn w:val="Normal"/>
    <w:link w:val="PlainTextChar"/>
    <w:uiPriority w:val="99"/>
    <w:rsid w:val="00191715"/>
    <w:rPr>
      <w:rFonts w:ascii="宋体" w:hAnsi="Courier New" w:cs="宋体"/>
    </w:rPr>
  </w:style>
  <w:style w:type="character" w:customStyle="1" w:styleId="PlainTextChar">
    <w:name w:val="Plain Text Char"/>
    <w:basedOn w:val="DefaultParagraphFont"/>
    <w:link w:val="PlainText"/>
    <w:uiPriority w:val="99"/>
    <w:semiHidden/>
    <w:locked/>
    <w:rsid w:val="000B40AF"/>
    <w:rPr>
      <w:rFonts w:ascii="宋体" w:hAnsi="Courier New" w:cs="宋体"/>
      <w:sz w:val="21"/>
      <w:szCs w:val="21"/>
    </w:rPr>
  </w:style>
  <w:style w:type="paragraph" w:customStyle="1" w:styleId="arti-metas">
    <w:name w:val="arti-metas"/>
    <w:basedOn w:val="Normal"/>
    <w:uiPriority w:val="99"/>
    <w:rsid w:val="00895210"/>
    <w:pPr>
      <w:widowControl/>
      <w:spacing w:before="100" w:beforeAutospacing="1" w:after="100" w:afterAutospacing="1"/>
      <w:jc w:val="left"/>
    </w:pPr>
    <w:rPr>
      <w:rFonts w:ascii="宋体" w:hAnsi="宋体" w:cs="宋体"/>
      <w:kern w:val="0"/>
      <w:sz w:val="24"/>
      <w:szCs w:val="24"/>
    </w:rPr>
  </w:style>
  <w:style w:type="character" w:customStyle="1" w:styleId="arti-update">
    <w:name w:val="arti-update"/>
    <w:basedOn w:val="DefaultParagraphFont"/>
    <w:uiPriority w:val="99"/>
    <w:rsid w:val="00895210"/>
  </w:style>
  <w:style w:type="character" w:customStyle="1" w:styleId="apple-converted-space">
    <w:name w:val="apple-converted-space"/>
    <w:basedOn w:val="DefaultParagraphFont"/>
    <w:uiPriority w:val="99"/>
    <w:rsid w:val="00895210"/>
  </w:style>
  <w:style w:type="character" w:customStyle="1" w:styleId="file-name">
    <w:name w:val="file-name"/>
    <w:basedOn w:val="DefaultParagraphFont"/>
    <w:uiPriority w:val="99"/>
    <w:rsid w:val="00895210"/>
  </w:style>
  <w:style w:type="character" w:styleId="Hyperlink">
    <w:name w:val="Hyperlink"/>
    <w:basedOn w:val="DefaultParagraphFont"/>
    <w:uiPriority w:val="99"/>
    <w:rsid w:val="00895210"/>
    <w:rPr>
      <w:color w:val="0000FF"/>
      <w:u w:val="single"/>
    </w:rPr>
  </w:style>
</w:styles>
</file>

<file path=word/webSettings.xml><?xml version="1.0" encoding="utf-8"?>
<w:webSettings xmlns:r="http://schemas.openxmlformats.org/officeDocument/2006/relationships" xmlns:w="http://schemas.openxmlformats.org/wordprocessingml/2006/main">
  <w:divs>
    <w:div w:id="806438254">
      <w:marLeft w:val="0"/>
      <w:marRight w:val="0"/>
      <w:marTop w:val="0"/>
      <w:marBottom w:val="0"/>
      <w:divBdr>
        <w:top w:val="none" w:sz="0" w:space="0" w:color="auto"/>
        <w:left w:val="none" w:sz="0" w:space="0" w:color="auto"/>
        <w:bottom w:val="none" w:sz="0" w:space="0" w:color="auto"/>
        <w:right w:val="none" w:sz="0" w:space="0" w:color="auto"/>
      </w:divBdr>
      <w:divsChild>
        <w:div w:id="806438255">
          <w:marLeft w:val="60"/>
          <w:marRight w:val="60"/>
          <w:marTop w:val="0"/>
          <w:marBottom w:val="0"/>
          <w:divBdr>
            <w:top w:val="none" w:sz="0" w:space="0" w:color="auto"/>
            <w:left w:val="none" w:sz="0" w:space="0" w:color="auto"/>
            <w:bottom w:val="none" w:sz="0" w:space="0" w:color="auto"/>
            <w:right w:val="none" w:sz="0" w:space="0" w:color="auto"/>
          </w:divBdr>
          <w:divsChild>
            <w:div w:id="80643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72</Words>
  <Characters>415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关于申报2016年度国家重点研发计划战略性国际科技创新合作重点专项的通知</dc:title>
  <dc:subject/>
  <dc:creator>匿名用户</dc:creator>
  <cp:keywords/>
  <dc:description/>
  <cp:lastModifiedBy>匿名用户</cp:lastModifiedBy>
  <cp:revision>3</cp:revision>
  <dcterms:created xsi:type="dcterms:W3CDTF">2017-01-05T02:21:00Z</dcterms:created>
  <dcterms:modified xsi:type="dcterms:W3CDTF">2017-01-05T02:23:00Z</dcterms:modified>
</cp:coreProperties>
</file>